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7B9" w:rsidRPr="00225256" w:rsidRDefault="000527B9" w:rsidP="00225256">
      <w:pPr>
        <w:jc w:val="both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9pt;margin-top:-24.15pt;width:36.6pt;height:50.4pt;z-index:251658240">
            <v:imagedata r:id="rId5" o:title=""/>
          </v:shape>
        </w:pict>
      </w:r>
      <w:r>
        <w:t xml:space="preserve">                                                                                                   </w:t>
      </w:r>
    </w:p>
    <w:p w:rsidR="000527B9" w:rsidRPr="007A35F8" w:rsidRDefault="000527B9" w:rsidP="00225256">
      <w:pPr>
        <w:pStyle w:val="Title"/>
        <w:rPr>
          <w:b/>
          <w:sz w:val="12"/>
        </w:rPr>
      </w:pPr>
      <w:r>
        <w:rPr>
          <w:b/>
          <w:sz w:val="24"/>
        </w:rPr>
        <w:t xml:space="preserve"> </w:t>
      </w:r>
    </w:p>
    <w:p w:rsidR="000527B9" w:rsidRDefault="000527B9" w:rsidP="00225256">
      <w:pPr>
        <w:pStyle w:val="Title"/>
        <w:rPr>
          <w:b/>
          <w:szCs w:val="28"/>
        </w:rPr>
      </w:pPr>
    </w:p>
    <w:p w:rsidR="000527B9" w:rsidRPr="00C14391" w:rsidRDefault="000527B9" w:rsidP="00225256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527B9" w:rsidRPr="00E1265D" w:rsidRDefault="000527B9" w:rsidP="00225256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527B9" w:rsidRPr="003B512C" w:rsidRDefault="000527B9" w:rsidP="003B512C">
      <w:pPr>
        <w:jc w:val="center"/>
        <w:rPr>
          <w:b/>
          <w:bCs/>
          <w:szCs w:val="28"/>
        </w:rPr>
      </w:pPr>
      <w:r w:rsidRPr="003B512C">
        <w:rPr>
          <w:b/>
          <w:bCs/>
          <w:szCs w:val="28"/>
          <w:lang w:val="ru-RU"/>
        </w:rPr>
        <w:t>(</w:t>
      </w:r>
      <w:r w:rsidRPr="00DF358A">
        <w:rPr>
          <w:b/>
          <w:bCs/>
          <w:szCs w:val="28"/>
          <w:lang w:val="ru-RU"/>
        </w:rPr>
        <w:t>позачергова одинадцята</w:t>
      </w:r>
      <w:r>
        <w:rPr>
          <w:b/>
          <w:bCs/>
          <w:szCs w:val="28"/>
        </w:rPr>
        <w:t xml:space="preserve"> сесія сьом</w:t>
      </w:r>
      <w:r w:rsidRPr="003B512C">
        <w:rPr>
          <w:b/>
          <w:bCs/>
          <w:szCs w:val="28"/>
        </w:rPr>
        <w:t>ого скликання)</w:t>
      </w:r>
    </w:p>
    <w:p w:rsidR="000527B9" w:rsidRPr="003B512C" w:rsidRDefault="000527B9" w:rsidP="003B512C">
      <w:pPr>
        <w:keepNext/>
        <w:outlineLvl w:val="0"/>
        <w:rPr>
          <w:b/>
          <w:bCs/>
          <w:szCs w:val="28"/>
        </w:rPr>
      </w:pPr>
    </w:p>
    <w:p w:rsidR="000527B9" w:rsidRPr="003B512C" w:rsidRDefault="000527B9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>Р І Ш Е Н Н Я</w:t>
      </w:r>
    </w:p>
    <w:p w:rsidR="000527B9" w:rsidRPr="003B512C" w:rsidRDefault="000527B9" w:rsidP="003B512C">
      <w:pPr>
        <w:rPr>
          <w:b/>
          <w:bCs/>
          <w:szCs w:val="28"/>
        </w:rPr>
      </w:pPr>
    </w:p>
    <w:p w:rsidR="000527B9" w:rsidRPr="003B512C" w:rsidRDefault="000527B9" w:rsidP="003B512C">
      <w:pPr>
        <w:rPr>
          <w:b/>
          <w:bCs/>
          <w:szCs w:val="28"/>
        </w:rPr>
      </w:pPr>
    </w:p>
    <w:p w:rsidR="000527B9" w:rsidRPr="003B512C" w:rsidRDefault="000527B9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12 жовтня</w:t>
      </w:r>
      <w:r w:rsidRPr="003B512C">
        <w:rPr>
          <w:szCs w:val="28"/>
        </w:rPr>
        <w:t xml:space="preserve"> 20</w:t>
      </w:r>
      <w:r w:rsidRPr="003B512C">
        <w:rPr>
          <w:szCs w:val="28"/>
          <w:lang w:val="ru-RU"/>
        </w:rPr>
        <w:t>1</w:t>
      </w:r>
      <w:r>
        <w:rPr>
          <w:szCs w:val="28"/>
          <w:lang w:val="ru-RU"/>
        </w:rPr>
        <w:t>6</w:t>
      </w:r>
      <w:r w:rsidRPr="003B512C">
        <w:rPr>
          <w:szCs w:val="28"/>
        </w:rPr>
        <w:t xml:space="preserve"> року</w:t>
      </w:r>
    </w:p>
    <w:p w:rsidR="000527B9" w:rsidRDefault="000527B9" w:rsidP="00225256">
      <w:pPr>
        <w:jc w:val="both"/>
        <w:rPr>
          <w:szCs w:val="28"/>
        </w:rPr>
      </w:pPr>
    </w:p>
    <w:p w:rsidR="000527B9" w:rsidRDefault="000527B9" w:rsidP="00225256">
      <w:pPr>
        <w:jc w:val="both"/>
        <w:rPr>
          <w:szCs w:val="28"/>
        </w:rPr>
      </w:pPr>
    </w:p>
    <w:p w:rsidR="000527B9" w:rsidRPr="00CC0C2C" w:rsidRDefault="000527B9">
      <w:pPr>
        <w:pStyle w:val="Title"/>
        <w:jc w:val="left"/>
        <w:rPr>
          <w:b/>
        </w:rPr>
      </w:pPr>
      <w:r w:rsidRPr="00CC0C2C">
        <w:rPr>
          <w:b/>
        </w:rPr>
        <w:t>Про внесення змін до Програми</w:t>
      </w:r>
    </w:p>
    <w:p w:rsidR="000527B9" w:rsidRPr="00CC0C2C" w:rsidRDefault="000527B9">
      <w:pPr>
        <w:pStyle w:val="Title"/>
        <w:jc w:val="left"/>
        <w:rPr>
          <w:b/>
        </w:rPr>
      </w:pPr>
      <w:r w:rsidRPr="00CC0C2C">
        <w:rPr>
          <w:b/>
        </w:rPr>
        <w:t xml:space="preserve">економічного і соціального розвитку </w:t>
      </w:r>
    </w:p>
    <w:p w:rsidR="000527B9" w:rsidRPr="00CC0C2C" w:rsidRDefault="000527B9">
      <w:pPr>
        <w:pStyle w:val="Title"/>
        <w:jc w:val="left"/>
        <w:rPr>
          <w:b/>
        </w:rPr>
      </w:pPr>
      <w:r w:rsidRPr="00CC0C2C">
        <w:rPr>
          <w:b/>
        </w:rPr>
        <w:t>м. Лубни на 20</w:t>
      </w:r>
      <w:r>
        <w:rPr>
          <w:b/>
        </w:rPr>
        <w:t>16</w:t>
      </w:r>
      <w:r w:rsidRPr="00CC0C2C">
        <w:rPr>
          <w:b/>
        </w:rPr>
        <w:t xml:space="preserve"> рік</w:t>
      </w:r>
    </w:p>
    <w:p w:rsidR="000527B9" w:rsidRDefault="000527B9">
      <w:pPr>
        <w:pStyle w:val="Title"/>
        <w:jc w:val="left"/>
      </w:pPr>
    </w:p>
    <w:p w:rsidR="000527B9" w:rsidRDefault="000527B9">
      <w:pPr>
        <w:pStyle w:val="Title"/>
        <w:ind w:firstLine="900"/>
        <w:jc w:val="both"/>
      </w:pPr>
    </w:p>
    <w:p w:rsidR="000527B9" w:rsidRDefault="000527B9" w:rsidP="00E73CB3">
      <w:pPr>
        <w:ind w:firstLine="709"/>
        <w:jc w:val="both"/>
      </w:pPr>
      <w:r w:rsidRPr="00E73CB3">
        <w:rPr>
          <w:szCs w:val="28"/>
        </w:rPr>
        <w:t xml:space="preserve">Розглянувши заяву </w:t>
      </w:r>
      <w:r w:rsidRPr="00E73CB3">
        <w:rPr>
          <w:iCs/>
          <w:szCs w:val="28"/>
        </w:rPr>
        <w:t>управління Державної казначейської служби України у Лу</w:t>
      </w:r>
      <w:r>
        <w:rPr>
          <w:iCs/>
          <w:szCs w:val="28"/>
        </w:rPr>
        <w:t>бенському районі Полтавської об</w:t>
      </w:r>
      <w:r w:rsidRPr="00E73CB3">
        <w:rPr>
          <w:iCs/>
          <w:szCs w:val="28"/>
        </w:rPr>
        <w:t>ласті</w:t>
      </w:r>
      <w:r w:rsidRPr="00E73CB3">
        <w:rPr>
          <w:szCs w:val="28"/>
        </w:rPr>
        <w:t>, у відповідності</w:t>
      </w:r>
      <w:r>
        <w:t xml:space="preserve"> із Законом України «Про державне прогнозування та розроблення програм економічного і соціального розвитку України» та керуючись ст. 26 Закону України «Про місцеве самоврядування в Україні»,</w:t>
      </w:r>
    </w:p>
    <w:p w:rsidR="000527B9" w:rsidRDefault="000527B9">
      <w:pPr>
        <w:pStyle w:val="Title"/>
        <w:ind w:firstLine="900"/>
        <w:jc w:val="left"/>
      </w:pPr>
    </w:p>
    <w:p w:rsidR="000527B9" w:rsidRPr="00466858" w:rsidRDefault="000527B9">
      <w:pPr>
        <w:pStyle w:val="Title"/>
        <w:ind w:firstLine="900"/>
        <w:rPr>
          <w:b/>
        </w:rPr>
      </w:pPr>
      <w:r>
        <w:rPr>
          <w:b/>
        </w:rPr>
        <w:t xml:space="preserve">міська рада   </w:t>
      </w:r>
      <w:r w:rsidRPr="00466858">
        <w:rPr>
          <w:b/>
        </w:rPr>
        <w:t>в и р і ш и л а :</w:t>
      </w:r>
    </w:p>
    <w:p w:rsidR="000527B9" w:rsidRDefault="000527B9">
      <w:pPr>
        <w:pStyle w:val="Title"/>
        <w:ind w:firstLine="900"/>
      </w:pPr>
    </w:p>
    <w:p w:rsidR="000527B9" w:rsidRDefault="000527B9" w:rsidP="00753650">
      <w:pPr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AD365B">
        <w:rPr>
          <w:szCs w:val="28"/>
        </w:rPr>
        <w:t xml:space="preserve">Внести </w:t>
      </w:r>
      <w:r>
        <w:rPr>
          <w:szCs w:val="28"/>
        </w:rPr>
        <w:t xml:space="preserve">зміни </w:t>
      </w:r>
      <w:r w:rsidRPr="00AD365B">
        <w:rPr>
          <w:szCs w:val="28"/>
        </w:rPr>
        <w:t xml:space="preserve">до Програми економічного і соціального розвитку м. Лубни на 2016 рік, затвердженої рішенням позачергової третьої сесії Лубенської міської ради сьомого скликання від 24 грудня 2015 року, </w:t>
      </w:r>
      <w:r>
        <w:rPr>
          <w:szCs w:val="28"/>
        </w:rPr>
        <w:t xml:space="preserve">виклавши розділ «2.4. Податково-бюджетна політика» цієї програми у новій редакції (додається). </w:t>
      </w:r>
    </w:p>
    <w:p w:rsidR="000527B9" w:rsidRDefault="000527B9" w:rsidP="00753650">
      <w:pPr>
        <w:numPr>
          <w:ilvl w:val="0"/>
          <w:numId w:val="11"/>
        </w:numPr>
        <w:tabs>
          <w:tab w:val="left" w:pos="1080"/>
          <w:tab w:val="left" w:pos="1134"/>
        </w:tabs>
        <w:ind w:left="0" w:firstLine="720"/>
        <w:jc w:val="both"/>
      </w:pPr>
      <w:r w:rsidRPr="00755939">
        <w:rPr>
          <w:szCs w:val="28"/>
        </w:rPr>
        <w:t xml:space="preserve">Контроль за виконанням рішення покласти </w:t>
      </w:r>
      <w:r w:rsidRPr="00525AD2">
        <w:rPr>
          <w:szCs w:val="28"/>
        </w:rPr>
        <w:t xml:space="preserve">на </w:t>
      </w:r>
      <w:r>
        <w:rPr>
          <w:szCs w:val="28"/>
        </w:rPr>
        <w:t>першого заступника міського голови Шингарія О.І., постійну</w:t>
      </w:r>
      <w:r w:rsidRPr="00AB6494">
        <w:rPr>
          <w:szCs w:val="28"/>
        </w:rPr>
        <w:t xml:space="preserve"> </w:t>
      </w:r>
      <w:r>
        <w:rPr>
          <w:szCs w:val="28"/>
        </w:rPr>
        <w:t>депутатську комісію</w:t>
      </w:r>
      <w:r w:rsidRPr="00AB6494">
        <w:rPr>
          <w:szCs w:val="28"/>
        </w:rPr>
        <w:t xml:space="preserve"> з питань планування бюджету, </w:t>
      </w:r>
      <w:r>
        <w:rPr>
          <w:szCs w:val="28"/>
        </w:rPr>
        <w:t>фінансів та з питань приватизації.</w:t>
      </w:r>
    </w:p>
    <w:p w:rsidR="000527B9" w:rsidRPr="009C3FD9" w:rsidRDefault="000527B9" w:rsidP="00753650">
      <w:pPr>
        <w:ind w:left="1710"/>
        <w:jc w:val="both"/>
        <w:rPr>
          <w:bCs/>
        </w:rPr>
      </w:pPr>
    </w:p>
    <w:p w:rsidR="000527B9" w:rsidRDefault="000527B9" w:rsidP="00E356B6">
      <w:pPr>
        <w:pStyle w:val="Title"/>
        <w:ind w:firstLine="720"/>
      </w:pPr>
    </w:p>
    <w:p w:rsidR="000527B9" w:rsidRDefault="000527B9" w:rsidP="00E356B6">
      <w:pPr>
        <w:pStyle w:val="Title"/>
        <w:jc w:val="left"/>
        <w:rPr>
          <w:b/>
        </w:rPr>
      </w:pPr>
      <w:r>
        <w:rPr>
          <w:b/>
        </w:rPr>
        <w:t>Міський голова                                                                          О.П.Грицаєнко</w:t>
      </w: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>
      <w:pPr>
        <w:pStyle w:val="Title"/>
        <w:jc w:val="left"/>
        <w:rPr>
          <w:b/>
        </w:rPr>
      </w:pPr>
    </w:p>
    <w:p w:rsidR="000527B9" w:rsidRDefault="000527B9" w:rsidP="00E96060">
      <w:pPr>
        <w:rPr>
          <w:b/>
          <w:szCs w:val="28"/>
        </w:rPr>
      </w:pPr>
    </w:p>
    <w:p w:rsidR="000527B9" w:rsidRDefault="000527B9" w:rsidP="00E96060">
      <w:pPr>
        <w:rPr>
          <w:b/>
          <w:szCs w:val="28"/>
        </w:rPr>
      </w:pPr>
    </w:p>
    <w:p w:rsidR="000527B9" w:rsidRDefault="000527B9" w:rsidP="00E96060">
      <w:pPr>
        <w:rPr>
          <w:b/>
          <w:szCs w:val="28"/>
        </w:rPr>
      </w:pPr>
    </w:p>
    <w:p w:rsidR="000527B9" w:rsidRDefault="000527B9" w:rsidP="00E96060">
      <w:pPr>
        <w:rPr>
          <w:b/>
          <w:szCs w:val="28"/>
        </w:rPr>
      </w:pPr>
    </w:p>
    <w:p w:rsidR="000527B9" w:rsidRDefault="000527B9" w:rsidP="00E96060">
      <w:pPr>
        <w:rPr>
          <w:b/>
          <w:szCs w:val="28"/>
        </w:rPr>
      </w:pPr>
    </w:p>
    <w:p w:rsidR="000527B9" w:rsidRDefault="000527B9" w:rsidP="00E96060">
      <w:pPr>
        <w:rPr>
          <w:b/>
          <w:szCs w:val="28"/>
        </w:rPr>
      </w:pPr>
    </w:p>
    <w:p w:rsidR="000527B9" w:rsidRDefault="000527B9" w:rsidP="00E96060">
      <w:pPr>
        <w:rPr>
          <w:b/>
          <w:szCs w:val="28"/>
        </w:rPr>
      </w:pPr>
    </w:p>
    <w:sectPr w:rsidR="000527B9" w:rsidSect="0002157D">
      <w:pgSz w:w="11906" w:h="16838"/>
      <w:pgMar w:top="993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49405D69"/>
    <w:multiLevelType w:val="hybridMultilevel"/>
    <w:tmpl w:val="3DEA9F26"/>
    <w:lvl w:ilvl="0" w:tplc="5CC0B3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562A54A6"/>
    <w:multiLevelType w:val="hybridMultilevel"/>
    <w:tmpl w:val="637ABAC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EC444A5"/>
    <w:multiLevelType w:val="multilevel"/>
    <w:tmpl w:val="588E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E701DF6"/>
    <w:multiLevelType w:val="multilevel"/>
    <w:tmpl w:val="1674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3"/>
  </w:num>
  <w:num w:numId="7">
    <w:abstractNumId w:val="1"/>
  </w:num>
  <w:num w:numId="8">
    <w:abstractNumId w:val="8"/>
  </w:num>
  <w:num w:numId="9">
    <w:abstractNumId w:val="9"/>
  </w:num>
  <w:num w:numId="10">
    <w:abstractNumId w:val="5"/>
  </w:num>
  <w:num w:numId="11">
    <w:abstractNumId w:val="11"/>
  </w:num>
  <w:num w:numId="12">
    <w:abstractNumId w:val="7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77"/>
    <w:rsid w:val="000078DD"/>
    <w:rsid w:val="00020D7C"/>
    <w:rsid w:val="0002157D"/>
    <w:rsid w:val="000527B9"/>
    <w:rsid w:val="00094846"/>
    <w:rsid w:val="000B023E"/>
    <w:rsid w:val="000B1577"/>
    <w:rsid w:val="001052D5"/>
    <w:rsid w:val="00134F5D"/>
    <w:rsid w:val="00144375"/>
    <w:rsid w:val="0015373C"/>
    <w:rsid w:val="001A1F2C"/>
    <w:rsid w:val="001A3A78"/>
    <w:rsid w:val="001B74B0"/>
    <w:rsid w:val="001C3CC8"/>
    <w:rsid w:val="001C740B"/>
    <w:rsid w:val="001C7768"/>
    <w:rsid w:val="001C7C31"/>
    <w:rsid w:val="001E297E"/>
    <w:rsid w:val="00225256"/>
    <w:rsid w:val="00241F9D"/>
    <w:rsid w:val="002423DD"/>
    <w:rsid w:val="00263513"/>
    <w:rsid w:val="0026455F"/>
    <w:rsid w:val="002707CD"/>
    <w:rsid w:val="00287339"/>
    <w:rsid w:val="00290573"/>
    <w:rsid w:val="00292E0A"/>
    <w:rsid w:val="00293A88"/>
    <w:rsid w:val="002A12CA"/>
    <w:rsid w:val="002A7CFE"/>
    <w:rsid w:val="002C0894"/>
    <w:rsid w:val="002E0C6B"/>
    <w:rsid w:val="002F659F"/>
    <w:rsid w:val="00300B23"/>
    <w:rsid w:val="003126ED"/>
    <w:rsid w:val="003139BB"/>
    <w:rsid w:val="0032044F"/>
    <w:rsid w:val="00332C55"/>
    <w:rsid w:val="00376523"/>
    <w:rsid w:val="003B512C"/>
    <w:rsid w:val="003D3B61"/>
    <w:rsid w:val="003F37A2"/>
    <w:rsid w:val="0040483B"/>
    <w:rsid w:val="00405B36"/>
    <w:rsid w:val="004100E6"/>
    <w:rsid w:val="00423FC6"/>
    <w:rsid w:val="00435552"/>
    <w:rsid w:val="00466858"/>
    <w:rsid w:val="004846E2"/>
    <w:rsid w:val="004A5A47"/>
    <w:rsid w:val="004A5B6A"/>
    <w:rsid w:val="004A6110"/>
    <w:rsid w:val="004C162A"/>
    <w:rsid w:val="004E48A3"/>
    <w:rsid w:val="004F1CBA"/>
    <w:rsid w:val="00514B18"/>
    <w:rsid w:val="00525AD2"/>
    <w:rsid w:val="00541A83"/>
    <w:rsid w:val="00547505"/>
    <w:rsid w:val="005550B2"/>
    <w:rsid w:val="00585B48"/>
    <w:rsid w:val="00592A80"/>
    <w:rsid w:val="00596C27"/>
    <w:rsid w:val="005A7FFA"/>
    <w:rsid w:val="005B4C9F"/>
    <w:rsid w:val="005C4238"/>
    <w:rsid w:val="005D21EF"/>
    <w:rsid w:val="005F0E18"/>
    <w:rsid w:val="005F1D2F"/>
    <w:rsid w:val="00603BC4"/>
    <w:rsid w:val="006048BB"/>
    <w:rsid w:val="00624319"/>
    <w:rsid w:val="00625223"/>
    <w:rsid w:val="00674EB9"/>
    <w:rsid w:val="006847EA"/>
    <w:rsid w:val="0068619A"/>
    <w:rsid w:val="00691A26"/>
    <w:rsid w:val="00694A5D"/>
    <w:rsid w:val="00695C23"/>
    <w:rsid w:val="006A0165"/>
    <w:rsid w:val="006C2E7F"/>
    <w:rsid w:val="006C3FAE"/>
    <w:rsid w:val="00746088"/>
    <w:rsid w:val="00753650"/>
    <w:rsid w:val="00755939"/>
    <w:rsid w:val="007A31B0"/>
    <w:rsid w:val="007A35F8"/>
    <w:rsid w:val="007C08C0"/>
    <w:rsid w:val="007D333C"/>
    <w:rsid w:val="007D6FF4"/>
    <w:rsid w:val="007E694A"/>
    <w:rsid w:val="007F3BF1"/>
    <w:rsid w:val="007F7F1C"/>
    <w:rsid w:val="0082383F"/>
    <w:rsid w:val="0082688F"/>
    <w:rsid w:val="00860F7C"/>
    <w:rsid w:val="00862219"/>
    <w:rsid w:val="00864BA4"/>
    <w:rsid w:val="00882D8F"/>
    <w:rsid w:val="00885360"/>
    <w:rsid w:val="00894F48"/>
    <w:rsid w:val="008F06E2"/>
    <w:rsid w:val="008F66C0"/>
    <w:rsid w:val="00903253"/>
    <w:rsid w:val="00915294"/>
    <w:rsid w:val="00915EAC"/>
    <w:rsid w:val="00916256"/>
    <w:rsid w:val="009531C0"/>
    <w:rsid w:val="00955F58"/>
    <w:rsid w:val="0096102A"/>
    <w:rsid w:val="00963A82"/>
    <w:rsid w:val="00970070"/>
    <w:rsid w:val="00994A50"/>
    <w:rsid w:val="009A29F3"/>
    <w:rsid w:val="009A2A39"/>
    <w:rsid w:val="009A32AA"/>
    <w:rsid w:val="009C3FD9"/>
    <w:rsid w:val="009C74A8"/>
    <w:rsid w:val="009D34A9"/>
    <w:rsid w:val="009D73EF"/>
    <w:rsid w:val="009F3060"/>
    <w:rsid w:val="00A108EF"/>
    <w:rsid w:val="00A271F7"/>
    <w:rsid w:val="00A318A9"/>
    <w:rsid w:val="00A43946"/>
    <w:rsid w:val="00A50DD3"/>
    <w:rsid w:val="00A600B0"/>
    <w:rsid w:val="00AA051F"/>
    <w:rsid w:val="00AB24B1"/>
    <w:rsid w:val="00AB6494"/>
    <w:rsid w:val="00AD14B2"/>
    <w:rsid w:val="00AD365B"/>
    <w:rsid w:val="00AE2173"/>
    <w:rsid w:val="00B00575"/>
    <w:rsid w:val="00B10814"/>
    <w:rsid w:val="00B12069"/>
    <w:rsid w:val="00B1234D"/>
    <w:rsid w:val="00B15307"/>
    <w:rsid w:val="00B3603F"/>
    <w:rsid w:val="00B44B14"/>
    <w:rsid w:val="00B5323B"/>
    <w:rsid w:val="00B85E50"/>
    <w:rsid w:val="00BB058F"/>
    <w:rsid w:val="00BC6975"/>
    <w:rsid w:val="00BC76D7"/>
    <w:rsid w:val="00BD0982"/>
    <w:rsid w:val="00BD34BE"/>
    <w:rsid w:val="00BF6B66"/>
    <w:rsid w:val="00C002A8"/>
    <w:rsid w:val="00C14391"/>
    <w:rsid w:val="00C2454F"/>
    <w:rsid w:val="00C328CE"/>
    <w:rsid w:val="00C33C16"/>
    <w:rsid w:val="00C417A4"/>
    <w:rsid w:val="00C76A65"/>
    <w:rsid w:val="00C85671"/>
    <w:rsid w:val="00C872A9"/>
    <w:rsid w:val="00CC0C2C"/>
    <w:rsid w:val="00CD0996"/>
    <w:rsid w:val="00CE74F2"/>
    <w:rsid w:val="00D12EAE"/>
    <w:rsid w:val="00D13A6A"/>
    <w:rsid w:val="00D16DD2"/>
    <w:rsid w:val="00D70A4C"/>
    <w:rsid w:val="00D719FB"/>
    <w:rsid w:val="00D741A5"/>
    <w:rsid w:val="00D84B40"/>
    <w:rsid w:val="00DB120E"/>
    <w:rsid w:val="00DB706A"/>
    <w:rsid w:val="00DD2E8D"/>
    <w:rsid w:val="00DD33AF"/>
    <w:rsid w:val="00DF1093"/>
    <w:rsid w:val="00DF358A"/>
    <w:rsid w:val="00E117AF"/>
    <w:rsid w:val="00E1265D"/>
    <w:rsid w:val="00E262FD"/>
    <w:rsid w:val="00E26C2E"/>
    <w:rsid w:val="00E356B6"/>
    <w:rsid w:val="00E53491"/>
    <w:rsid w:val="00E540F8"/>
    <w:rsid w:val="00E73CB3"/>
    <w:rsid w:val="00E96060"/>
    <w:rsid w:val="00EA1613"/>
    <w:rsid w:val="00EC45C9"/>
    <w:rsid w:val="00EF58A1"/>
    <w:rsid w:val="00EF74E2"/>
    <w:rsid w:val="00F014B2"/>
    <w:rsid w:val="00F253B5"/>
    <w:rsid w:val="00F27F28"/>
    <w:rsid w:val="00F31405"/>
    <w:rsid w:val="00F3587D"/>
    <w:rsid w:val="00F36C44"/>
    <w:rsid w:val="00F562C7"/>
    <w:rsid w:val="00F71BC0"/>
    <w:rsid w:val="00F7639D"/>
    <w:rsid w:val="00FC5B10"/>
    <w:rsid w:val="00FD004F"/>
    <w:rsid w:val="00FD3A88"/>
    <w:rsid w:val="00FD4915"/>
    <w:rsid w:val="00FF2BEB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7A2"/>
    <w:rPr>
      <w:sz w:val="28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37A2"/>
    <w:pPr>
      <w:keepNext/>
      <w:jc w:val="center"/>
      <w:outlineLvl w:val="0"/>
    </w:pPr>
    <w:rPr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37A2"/>
    <w:pPr>
      <w:keepNext/>
      <w:jc w:val="center"/>
      <w:outlineLvl w:val="4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C740B"/>
    <w:rPr>
      <w:rFonts w:ascii="Arial" w:hAnsi="Arial" w:cs="Times New Roman"/>
      <w:b/>
      <w:i/>
      <w:sz w:val="28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B512C"/>
    <w:rPr>
      <w:rFonts w:ascii="Calibri" w:hAnsi="Calibri" w:cs="Times New Roman"/>
      <w:b/>
      <w:sz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uk-UA"/>
    </w:rPr>
  </w:style>
  <w:style w:type="paragraph" w:styleId="Title">
    <w:name w:val="Title"/>
    <w:basedOn w:val="Normal"/>
    <w:link w:val="TitleChar"/>
    <w:uiPriority w:val="99"/>
    <w:qFormat/>
    <w:rsid w:val="003F37A2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B1234D"/>
    <w:rPr>
      <w:rFonts w:cs="Times New Roman"/>
      <w:sz w:val="28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3F37A2"/>
    <w:pPr>
      <w:tabs>
        <w:tab w:val="left" w:pos="5103"/>
      </w:tabs>
      <w:ind w:firstLine="851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3F37A2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3F37A2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F37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uk-UA"/>
    </w:rPr>
  </w:style>
  <w:style w:type="paragraph" w:styleId="BodyText">
    <w:name w:val="Body Text"/>
    <w:aliases w:val="Основной текст Знак,Основной текст Знак Знак Знак"/>
    <w:basedOn w:val="Normal"/>
    <w:link w:val="BodyTextChar"/>
    <w:uiPriority w:val="99"/>
    <w:rsid w:val="002A7CFE"/>
    <w:pPr>
      <w:spacing w:after="120"/>
    </w:pPr>
  </w:style>
  <w:style w:type="character" w:customStyle="1" w:styleId="BodyTextChar">
    <w:name w:val="Body Text Char"/>
    <w:aliases w:val="Основной текст Знак Char,Основной текст Знак Знак Знак Char"/>
    <w:basedOn w:val="DefaultParagraphFont"/>
    <w:link w:val="BodyText"/>
    <w:uiPriority w:val="99"/>
    <w:semiHidden/>
    <w:locked/>
    <w:rsid w:val="003126ED"/>
    <w:rPr>
      <w:rFonts w:cs="Times New Roman"/>
      <w:sz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C45C9"/>
    <w:rPr>
      <w:rFonts w:cs="Times New Roman"/>
      <w:sz w:val="28"/>
      <w:lang w:val="uk-UA" w:eastAsia="ru-RU"/>
    </w:rPr>
  </w:style>
  <w:style w:type="paragraph" w:customStyle="1" w:styleId="BulletIndent">
    <w:name w:val="BulletIndent"/>
    <w:basedOn w:val="Normal"/>
    <w:uiPriority w:val="99"/>
    <w:rsid w:val="0082383F"/>
    <w:pPr>
      <w:numPr>
        <w:numId w:val="1"/>
      </w:numPr>
      <w:spacing w:after="120"/>
      <w:ind w:left="0" w:firstLine="0"/>
    </w:pPr>
    <w:rPr>
      <w:sz w:val="22"/>
      <w:szCs w:val="20"/>
      <w:lang w:val="en-US"/>
    </w:rPr>
  </w:style>
  <w:style w:type="table" w:styleId="TableGrid">
    <w:name w:val="Table Grid"/>
    <w:basedOn w:val="TableNormal"/>
    <w:uiPriority w:val="99"/>
    <w:rsid w:val="008238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basedOn w:val="Normal"/>
    <w:link w:val="NoSpacingChar"/>
    <w:uiPriority w:val="99"/>
    <w:rsid w:val="003126ED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1"/>
    <w:uiPriority w:val="99"/>
    <w:locked/>
    <w:rsid w:val="003126ED"/>
    <w:rPr>
      <w:rFonts w:ascii="Calibri" w:hAnsi="Calibri"/>
      <w:sz w:val="22"/>
      <w:lang w:val="uk-UA" w:eastAsia="en-US"/>
    </w:rPr>
  </w:style>
  <w:style w:type="paragraph" w:customStyle="1" w:styleId="2">
    <w:name w:val="Абзац списка2"/>
    <w:basedOn w:val="Normal"/>
    <w:uiPriority w:val="99"/>
    <w:rsid w:val="003126ED"/>
    <w:pPr>
      <w:ind w:left="720"/>
      <w:contextualSpacing/>
    </w:pPr>
    <w:rPr>
      <w:sz w:val="24"/>
    </w:rPr>
  </w:style>
  <w:style w:type="paragraph" w:styleId="TOC2">
    <w:name w:val="toc 2"/>
    <w:basedOn w:val="Normal"/>
    <w:next w:val="Normal"/>
    <w:autoRedefine/>
    <w:uiPriority w:val="99"/>
    <w:rsid w:val="009F3060"/>
    <w:pPr>
      <w:jc w:val="center"/>
    </w:pPr>
    <w:rPr>
      <w:b/>
      <w:sz w:val="24"/>
    </w:rPr>
  </w:style>
  <w:style w:type="paragraph" w:customStyle="1" w:styleId="10">
    <w:name w:val="Основний текст1"/>
    <w:basedOn w:val="Normal"/>
    <w:uiPriority w:val="99"/>
    <w:rsid w:val="00E73CB3"/>
    <w:pPr>
      <w:widowControl w:val="0"/>
      <w:shd w:val="clear" w:color="000000" w:fill="FFFFFF"/>
      <w:spacing w:before="300" w:line="317" w:lineRule="exact"/>
      <w:ind w:hanging="1320"/>
      <w:jc w:val="both"/>
    </w:pPr>
    <w:rPr>
      <w:color w:val="000000"/>
      <w:spacing w:val="-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8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190</Words>
  <Characters>1086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RADA1</cp:lastModifiedBy>
  <cp:revision>10</cp:revision>
  <cp:lastPrinted>2016-10-04T13:05:00Z</cp:lastPrinted>
  <dcterms:created xsi:type="dcterms:W3CDTF">2016-10-04T12:08:00Z</dcterms:created>
  <dcterms:modified xsi:type="dcterms:W3CDTF">2016-10-05T07:07:00Z</dcterms:modified>
</cp:coreProperties>
</file>